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Cowdenbeath and Kirkcaldy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Cowdenbeath and Kirkcaldy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Cowdenbeath and Kirkcaldy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Cowdenbeath and Kirkcaldy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Cowdenbeath and Kirkcaldy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Cowdenbeath and Kirkcaldy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71.4% </w:t>
      </w:r>
      <w:r w:rsidRPr="004747BF">
        <w:rPr>
          <w:rFonts w:ascii="Libre Franklin Light" w:eastAsia="Times New Roman" w:hAnsi="Libre Franklin Light" w:cs="Calibri Light"/>
        </w:rPr>
        <w:t xml:space="preserve">of those respondents classified as PGSI 8+ in Cowdenbeath and Kirkcaldy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Cowdenbeath and Kirkcaldy is estimated to be </w:t>
      </w:r>
      <w:r w:rsidRPr="00773DF7">
        <w:rPr>
          <w:rFonts w:ascii="Libre Franklin Light" w:eastAsia="Times New Roman" w:hAnsi="Libre Franklin Light" w:cs="Calibri Light"/>
          <w:b/>
          <w:bCs/>
          <w:color w:val="C45911" w:themeColor="accent2" w:themeShade="BF"/>
        </w:rPr>
        <w:t xml:space="preserve">£2,348,322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Cowdenbeath and Kirkcaldy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Cowdenbeath and Kirkcaldy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Cowdenbeath and Kirkcaldy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Cowdenbeath and Kirkcaldy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wdenbeath and Kirkcald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Cowdenbeath and Kirkcaldy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wdenbeath and Kirkcald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Cowdenbeath and Kirkcaldy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Cowdenbeath and Kirkcaldy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wdenbeath and Kirkcald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Cowdenbeath and Kirkcaldy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Cowdenbeath and Kirkcaldy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Cowdenbeath and Kirkcaldy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Cowdenbeath and Kirkcaldy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Cowdenbeath and Kirkcaldy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Cowdenbeath and Kirkcaldy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£2,348,322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Cowdenbeath and Kirkcaldy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£38,250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£791,038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£56,667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£29,219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£1,417,210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£2,348,322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Cowdenbeath and Kirkcaldy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Cowdenbeath and Kirkcaldy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Cowdenbeath and Kirkcaldy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Cowdenbeath and Kirkcaldy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Cowdenbeath and Kirkcaldy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Cowdenbeath and Kirkcaldy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Cowdenbeath and Kirkcaldy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Cowdenbeath and Kirkcaldy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Cowdenbeath and Kirkcaldy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Cowdenbeath and Kirkcaldy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Cowdenbeath and Kirkcaldy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Cowdenbeath and Kirkcaldy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C9764DA-17F2-4718-823D-A5EFC385AFE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